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1CB" w:rsidRDefault="002B21CB" w:rsidP="002B2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BARBOUR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2B21CB" w:rsidRDefault="002B21CB" w:rsidP="002B21CB">
      <w:pPr>
        <w:rPr>
          <w:rFonts w:ascii="Times New Roman" w:hAnsi="Times New Roman" w:cs="Times New Roman"/>
        </w:rPr>
      </w:pPr>
    </w:p>
    <w:p w:rsidR="002B21CB" w:rsidRDefault="002B21CB" w:rsidP="002B21CB">
      <w:pPr>
        <w:rPr>
          <w:rFonts w:ascii="Times New Roman" w:hAnsi="Times New Roman" w:cs="Times New Roman"/>
        </w:rPr>
      </w:pPr>
    </w:p>
    <w:p w:rsidR="002B21CB" w:rsidRDefault="002B21CB" w:rsidP="002B2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Edmund(q.v.).</w:t>
      </w:r>
    </w:p>
    <w:p w:rsidR="002B21CB" w:rsidRDefault="002B21CB" w:rsidP="002B2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2B21CB" w:rsidRDefault="002B21CB" w:rsidP="002B21CB">
      <w:pPr>
        <w:rPr>
          <w:rFonts w:ascii="Times New Roman" w:hAnsi="Times New Roman" w:cs="Times New Roman"/>
        </w:rPr>
      </w:pPr>
    </w:p>
    <w:p w:rsidR="002B21CB" w:rsidRDefault="002B21CB" w:rsidP="002B21CB">
      <w:pPr>
        <w:rPr>
          <w:rFonts w:ascii="Times New Roman" w:hAnsi="Times New Roman" w:cs="Times New Roman"/>
        </w:rPr>
      </w:pPr>
    </w:p>
    <w:p w:rsidR="002B21CB" w:rsidRDefault="002B21CB" w:rsidP="002B2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They made a plaint of trespass against Richard </w:t>
      </w:r>
      <w:proofErr w:type="spellStart"/>
      <w:r>
        <w:rPr>
          <w:rFonts w:ascii="Times New Roman" w:hAnsi="Times New Roman" w:cs="Times New Roman"/>
        </w:rPr>
        <w:t>Neuborow</w:t>
      </w:r>
      <w:proofErr w:type="spellEnd"/>
      <w:r>
        <w:rPr>
          <w:rFonts w:ascii="Times New Roman" w:hAnsi="Times New Roman" w:cs="Times New Roman"/>
        </w:rPr>
        <w:t xml:space="preserve"> of Alton,</w:t>
      </w:r>
    </w:p>
    <w:p w:rsidR="002B21CB" w:rsidRDefault="002B21CB" w:rsidP="002B2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Staffordshire.   (ibid.)</w:t>
      </w:r>
    </w:p>
    <w:p w:rsidR="002B21CB" w:rsidRDefault="002B21CB" w:rsidP="002B21CB">
      <w:pPr>
        <w:rPr>
          <w:rFonts w:ascii="Times New Roman" w:hAnsi="Times New Roman" w:cs="Times New Roman"/>
        </w:rPr>
      </w:pPr>
    </w:p>
    <w:p w:rsidR="002B21CB" w:rsidRDefault="002B21CB" w:rsidP="002B21CB">
      <w:pPr>
        <w:rPr>
          <w:rFonts w:ascii="Times New Roman" w:hAnsi="Times New Roman" w:cs="Times New Roman"/>
        </w:rPr>
      </w:pPr>
    </w:p>
    <w:p w:rsidR="002B21CB" w:rsidRDefault="002B21CB" w:rsidP="002B21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2017</w:t>
      </w:r>
    </w:p>
    <w:p w:rsidR="006B2F86" w:rsidRPr="00E71FC3" w:rsidRDefault="002B21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1CB" w:rsidRDefault="002B21CB" w:rsidP="00E71FC3">
      <w:r>
        <w:separator/>
      </w:r>
    </w:p>
  </w:endnote>
  <w:endnote w:type="continuationSeparator" w:id="0">
    <w:p w:rsidR="002B21CB" w:rsidRDefault="002B21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1CB" w:rsidRDefault="002B21CB" w:rsidP="00E71FC3">
      <w:r>
        <w:separator/>
      </w:r>
    </w:p>
  </w:footnote>
  <w:footnote w:type="continuationSeparator" w:id="0">
    <w:p w:rsidR="002B21CB" w:rsidRDefault="002B21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1CB"/>
    <w:rsid w:val="001A7C09"/>
    <w:rsid w:val="002B21C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648FAC-1ABA-46DB-8F5B-67A0AD24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B21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B21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2017-02-01T17:01:00Z</dcterms:created>
  <dcterms:modified xsi:type="dcterms:W3CDTF">2017-02-01T17:01:00Z</dcterms:modified>
</cp:coreProperties>
</file>